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0735E" w:rsidTr="0060735E" w14:paraId="6F5BB26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35E" w:rsidRDefault="0060735E" w14:paraId="225227A4" w14:textId="1C67549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35E" w:rsidRDefault="0060735E" w14:paraId="44C792C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0735E" w:rsidRDefault="0060735E" w14:paraId="37577C3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0735E" w:rsidRDefault="0060735E" w14:paraId="3246321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0735E" w:rsidRDefault="0060735E" w14:paraId="49FC4E7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60735E" w:rsidP="0060735E" w:rsidRDefault="0060735E" w14:paraId="2BD70A1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0735E" w:rsidP="0060735E" w:rsidRDefault="0060735E" w14:paraId="73AA8F2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0735E" w:rsidP="0060735E" w:rsidRDefault="0060735E" w14:paraId="7143E9D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St-2660/2019</w:t>
      </w:r>
    </w:p>
    <w:p w:rsidR="0060735E" w:rsidP="0060735E" w:rsidRDefault="0060735E" w14:paraId="556DFEC5" w14:textId="77777777">
      <w:pPr>
        <w:tabs>
          <w:tab w:val="left" w:pos="709"/>
        </w:tabs>
      </w:pPr>
      <w:r>
        <w:t xml:space="preserve"> </w:t>
      </w:r>
    </w:p>
    <w:p w:rsidR="0060735E" w:rsidP="0060735E" w:rsidRDefault="0060735E" w14:paraId="77D3B18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0735E" w:rsidP="0060735E" w:rsidRDefault="0060735E" w14:paraId="0F4F038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0735E" w:rsidP="0060735E" w:rsidRDefault="0060735E" w14:paraId="654635D1" w14:textId="77777777">
      <w:pPr>
        <w:tabs>
          <w:tab w:val="left" w:pos="709"/>
        </w:tabs>
      </w:pPr>
    </w:p>
    <w:p w:rsidR="0060735E" w:rsidP="0060735E" w:rsidRDefault="0060735E" w14:paraId="518B77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60735E" w:rsidP="0060735E" w:rsidRDefault="0060735E" w14:paraId="6E737A6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0735E" w:rsidP="0060735E" w:rsidRDefault="0060735E" w14:paraId="5F2ACD21" w14:textId="77777777">
      <w:pPr>
        <w:tabs>
          <w:tab w:val="left" w:pos="709"/>
        </w:tabs>
      </w:pPr>
    </w:p>
    <w:p w:rsidR="0060735E" w:rsidP="0060735E" w:rsidRDefault="0060735E" w14:paraId="080C486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0735E" w:rsidP="0060735E" w:rsidRDefault="0060735E" w14:paraId="5A43447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0735E" w:rsidP="0060735E" w:rsidRDefault="0060735E" w14:paraId="61A6F61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0735E" w:rsidP="0060735E" w:rsidRDefault="0060735E" w14:paraId="5D3B3D7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0735E" w:rsidP="0060735E" w:rsidRDefault="0060735E" w14:paraId="44B22D7D" w14:textId="77777777">
      <w:pPr>
        <w:tabs>
          <w:tab w:val="left" w:pos="709"/>
        </w:tabs>
      </w:pPr>
    </w:p>
    <w:p w:rsidR="0060735E" w:rsidP="0060735E" w:rsidRDefault="0060735E" w14:paraId="0287E8C9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60735E" w:rsidP="0060735E" w:rsidRDefault="0060735E" w14:paraId="32FA085D" w14:textId="77777777">
      <w:pPr>
        <w:tabs>
          <w:tab w:val="left" w:pos="709"/>
        </w:tabs>
        <w:jc w:val="both"/>
      </w:pPr>
    </w:p>
    <w:p w:rsidR="0060735E" w:rsidP="0060735E" w:rsidRDefault="0060735E" w14:paraId="3D1FAB1C" w14:textId="77777777">
      <w:pPr>
        <w:tabs>
          <w:tab w:val="left" w:pos="709"/>
        </w:tabs>
      </w:pPr>
      <w:r>
        <w:t xml:space="preserve"> </w:t>
      </w:r>
      <w:r>
        <w:tab/>
        <w:t>17. St-2660/2019</w:t>
      </w:r>
    </w:p>
    <w:p w:rsidR="0060735E" w:rsidP="0060735E" w:rsidRDefault="0060735E" w14:paraId="02F41B0E" w14:textId="77777777">
      <w:pPr>
        <w:tabs>
          <w:tab w:val="left" w:pos="709"/>
        </w:tabs>
      </w:pPr>
    </w:p>
    <w:p w:rsidR="0060735E" w:rsidP="0060735E" w:rsidRDefault="0060735E" w14:paraId="69BE9F4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0735E" w:rsidP="0060735E" w:rsidRDefault="0060735E" w14:paraId="50F26E85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0735E" w:rsidP="0060735E" w:rsidRDefault="0060735E" w14:paraId="7F86C67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0735E" w:rsidP="0060735E" w:rsidRDefault="0060735E" w14:paraId="7078E7D8" w14:textId="77777777">
      <w:pPr>
        <w:tabs>
          <w:tab w:val="left" w:pos="709"/>
        </w:tabs>
        <w:ind w:firstLine="708"/>
        <w:jc w:val="both"/>
      </w:pPr>
    </w:p>
    <w:p w:rsidR="0060735E" w:rsidP="0060735E" w:rsidRDefault="0060735E" w14:paraId="69634C37" w14:textId="77777777">
      <w:pPr>
        <w:tabs>
          <w:tab w:val="left" w:pos="709"/>
        </w:tabs>
        <w:jc w:val="both"/>
      </w:pPr>
      <w:r>
        <w:t xml:space="preserve">protiv </w:t>
      </w:r>
    </w:p>
    <w:p w:rsidR="0060735E" w:rsidP="0060735E" w:rsidRDefault="0060735E" w14:paraId="216FD8D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0735E" w:rsidP="0060735E" w:rsidRDefault="0060735E" w14:paraId="5ADE5113" w14:textId="77777777">
      <w:pPr>
        <w:tabs>
          <w:tab w:val="left" w:pos="709"/>
        </w:tabs>
        <w:ind w:left="708"/>
        <w:jc w:val="both"/>
      </w:pPr>
      <w:r>
        <w:tab/>
        <w:t xml:space="preserve">HIS PROJEKT, d.o.o., Zagreb, </w:t>
      </w:r>
      <w:proofErr w:type="spellStart"/>
      <w:r>
        <w:t>Hatzeova</w:t>
      </w:r>
      <w:proofErr w:type="spellEnd"/>
      <w:r>
        <w:t xml:space="preserve"> 41, OIB: 79169181892</w:t>
      </w:r>
    </w:p>
    <w:p w:rsidR="0060735E" w:rsidP="0060735E" w:rsidRDefault="0060735E" w14:paraId="1DD91CBF" w14:textId="77777777">
      <w:pPr>
        <w:tabs>
          <w:tab w:val="left" w:pos="709"/>
        </w:tabs>
        <w:ind w:left="708"/>
        <w:jc w:val="both"/>
      </w:pPr>
    </w:p>
    <w:p w:rsidR="0060735E" w:rsidP="0060735E" w:rsidRDefault="0060735E" w14:paraId="2D3092D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0735E" w:rsidP="0060735E" w:rsidRDefault="0060735E" w14:paraId="3B7F336D" w14:textId="77777777">
      <w:pPr>
        <w:tabs>
          <w:tab w:val="left" w:pos="709"/>
        </w:tabs>
        <w:jc w:val="both"/>
      </w:pPr>
    </w:p>
    <w:p w:rsidR="0060735E" w:rsidP="0060735E" w:rsidRDefault="0060735E" w14:paraId="19E4C234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0735E" w:rsidP="0060735E" w:rsidRDefault="0060735E" w14:paraId="77FB040D" w14:textId="77777777">
      <w:pPr>
        <w:tabs>
          <w:tab w:val="left" w:pos="709"/>
        </w:tabs>
      </w:pPr>
    </w:p>
    <w:p w:rsidR="0060735E" w:rsidP="0060735E" w:rsidRDefault="0060735E" w14:paraId="73D76BA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0735E" w:rsidP="0060735E" w:rsidRDefault="0060735E" w14:paraId="2A497BA0" w14:textId="77777777">
      <w:pPr>
        <w:tabs>
          <w:tab w:val="left" w:pos="709"/>
        </w:tabs>
      </w:pPr>
    </w:p>
    <w:p w:rsidR="0060735E" w:rsidP="0060735E" w:rsidRDefault="0060735E" w14:paraId="6018652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0735E" w:rsidP="0060735E" w:rsidRDefault="0060735E" w14:paraId="22ED02E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0735E" w:rsidP="0060735E" w:rsidRDefault="0060735E" w14:paraId="79941B52" w14:textId="77777777">
      <w:pPr>
        <w:tabs>
          <w:tab w:val="left" w:pos="709"/>
        </w:tabs>
      </w:pPr>
    </w:p>
    <w:p w:rsidR="0060735E" w:rsidP="0060735E" w:rsidRDefault="0060735E" w14:paraId="41E911B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482FF6" w14:textId="0E482FF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35E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073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735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735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735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735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0735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735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735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7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35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35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35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35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0735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73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35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608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St-2660/2019</izvorni_sadrzaj>
    <derivirana_varijabla naziv="DomainObject.Predmet.OznakaBroj_1">St-2660/2019</derivirana_varijabla>
  </DomainObject.Predmet.OznakaBroj>
  <DomainObject.Predmet.OznakaBrojOptuznogAkta>
    <izvorni_sadrzaj>04-06-19-4647</izvorni_sadrzaj>
    <derivirana_varijabla naziv="DomainObject.Predmet.OznakaBrojOptuznogAkta_1">04-06-19-4647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 PROJEKT, d.o.o.</izvorni_sadrzaj>
    <derivirana_varijabla naziv="DomainObject.Predmet.ProtustrankaFormated_1">  HIS PROJEKT, d.o.o.</derivirana_varijabla>
  </DomainObject.Predmet.ProtustrankaFormated>
  <DomainObject.Predmet.ProtustrankaFormatedOIB>
    <izvorni_sadrzaj>  HIS PROJEKT, d.o.o., OIB 79169181892</izvorni_sadrzaj>
    <derivirana_varijabla naziv="DomainObject.Predmet.ProtustrankaFormatedOIB_1">  HIS PROJEKT, d.o.o., OIB 79169181892</derivirana_varijabla>
  </DomainObject.Predmet.ProtustrankaFormatedOIB>
  <DomainObject.Predmet.ProtustrankaFormatedWithAdress>
    <izvorni_sadrzaj> HIS PROJEKT, d.o.o., Hatzeova 41, 10000 Zagreb</izvorni_sadrzaj>
    <derivirana_varijabla naziv="DomainObject.Predmet.ProtustrankaFormatedWithAdress_1"> HIS PROJEKT, d.o.o., Hatzeova 41, 10000 Zagreb</derivirana_varijabla>
  </DomainObject.Predmet.ProtustrankaFormatedWithAdress>
  <DomainObject.Predmet.ProtustrankaFormatedWithAdressOIB>
    <izvorni_sadrzaj> HIS PROJEKT, d.o.o., OIB 79169181892, Hatzeova 41, 10000 Zagreb</izvorni_sadrzaj>
    <derivirana_varijabla naziv="DomainObject.Predmet.ProtustrankaFormatedWithAdressOIB_1"> HIS PROJEKT, d.o.o., OIB 79169181892, Hatzeova 41, 10000 Zagreb</derivirana_varijabla>
  </DomainObject.Predmet.ProtustrankaFormatedWithAdressOIB>
  <DomainObject.Predmet.ProtustrankaWithAdress>
    <izvorni_sadrzaj>HIS PROJEKT, d.o.o. Hatzeova 41, 10000 Zagreb</izvorni_sadrzaj>
    <derivirana_varijabla naziv="DomainObject.Predmet.ProtustrankaWithAdress_1">HIS PROJEKT, d.o.o. Hatzeova 41, 10000 Zagreb</derivirana_varijabla>
  </DomainObject.Predmet.ProtustrankaWithAdress>
  <DomainObject.Predmet.ProtustrankaWithAdressOIB>
    <izvorni_sadrzaj>HIS PROJEKT, d.o.o., OIB 79169181892, Hatzeova 41, 10000 Zagreb</izvorni_sadrzaj>
    <derivirana_varijabla naziv="DomainObject.Predmet.ProtustrankaWithAdressOIB_1">HIS PROJEKT, d.o.o., OIB 79169181892, Hatzeova 41, 10000 Zagreb</derivirana_varijabla>
  </DomainObject.Predmet.ProtustrankaWithAdressOIB>
  <DomainObject.Predmet.ProtustrankaNazivFormated>
    <izvorni_sadrzaj>HIS PROJEKT, d.o.o.</izvorni_sadrzaj>
    <derivirana_varijabla naziv="DomainObject.Predmet.ProtustrankaNazivFormated_1">HIS PROJEKT, d.o.o.</derivirana_varijabla>
  </DomainObject.Predmet.ProtustrankaNazivFormated>
  <DomainObject.Predmet.ProtustrankaNazivFormatedOIB>
    <izvorni_sadrzaj>HIS PROJEKT, d.o.o., OIB 79169181892</izvorni_sadrzaj>
    <derivirana_varijabla naziv="DomainObject.Predmet.ProtustrankaNazivFormatedOIB_1">HIS PROJEKT, d.o.o., OIB 79169181892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HIS PROJEKT, d.o.o.</item>
    </izvorni_sadrzaj>
    <derivirana_varijabla naziv="DomainObject.Predmet.ProtuStrankaListFormated_1">
      <item>HIS PROJEKT, d.o.o.</item>
    </derivirana_varijabla>
  </DomainObject.Predmet.ProtuStrankaListFormated>
  <DomainObject.Predmet.ProtuStrankaListFormatedOIB>
    <izvorni_sadrzaj>
      <item>HIS PROJEKT, d.o.o., OIB 79169181892</item>
    </izvorni_sadrzaj>
    <derivirana_varijabla naziv="DomainObject.Predmet.ProtuStrankaListFormatedOIB_1">
      <item>HIS PROJEKT, d.o.o., OIB 79169181892</item>
    </derivirana_varijabla>
  </DomainObject.Predmet.ProtuStrankaListFormatedOIB>
  <DomainObject.Predmet.ProtuStrankaListFormatedWithAdress>
    <izvorni_sadrzaj>
      <item>HIS PROJEKT, d.o.o., Hatzeova 41, 10000 Zagreb</item>
    </izvorni_sadrzaj>
    <derivirana_varijabla naziv="DomainObject.Predmet.ProtuStrankaListFormatedWithAdress_1">
      <item>HIS PROJEKT, d.o.o., Hatzeova 41, 10000 Zagreb</item>
    </derivirana_varijabla>
  </DomainObject.Predmet.ProtuStrankaListFormatedWithAdress>
  <DomainObject.Predmet.ProtuStrankaListFormatedWithAdressOIB>
    <izvorni_sadrzaj>
      <item>HIS PROJEKT, d.o.o., OIB 79169181892, Hatzeova 41, 10000 Zagreb</item>
    </izvorni_sadrzaj>
    <derivirana_varijabla naziv="DomainObject.Predmet.ProtuStrankaListFormatedWithAdressOIB_1">
      <item>HIS PROJEKT, d.o.o., OIB 79169181892, Hatzeova 41, 10000 Zagreb</item>
    </derivirana_varijabla>
  </DomainObject.Predmet.ProtuStrankaListFormatedWithAdressOIB>
  <DomainObject.Predmet.ProtuStrankaListNazivFormated>
    <izvorni_sadrzaj>
      <item>HIS PROJEKT, d.o.o.</item>
    </izvorni_sadrzaj>
    <derivirana_varijabla naziv="DomainObject.Predmet.ProtuStrankaListNazivFormated_1">
      <item>HIS PROJEKT, d.o.o.</item>
    </derivirana_varijabla>
  </DomainObject.Predmet.ProtuStrankaListNazivFormated>
  <DomainObject.Predmet.ProtuStrankaListNazivFormatedOIB>
    <izvorni_sadrzaj>
      <item>HIS PROJEKT, d.o.o., OIB 79169181892</item>
    </izvorni_sadrzaj>
    <derivirana_varijabla naziv="DomainObject.Predmet.ProtuStrankaListNazivFormatedOIB_1">
      <item>HIS PROJEKT, d.o.o., OIB 79169181892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HIS PROJEKT, d.o.o.</izvorni_sadrzaj>
    <derivirana_varijabla naziv="DomainObject.Predmet.ProtustrankaIDrugi_1">HIS PROJEKT,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HIS PROJEKT, d.o.o., OIB 79169181892, Hatzeova 41, 10000 Zagreb</izvorni_sadrzaj>
    <derivirana_varijabla naziv="DomainObject.Predmet.ProtustrankaIDrugiAdressOIB_1">HIS PROJEKT, d.o.o., OIB 79169181892, Hatzeova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 PROJEKT, d.o.o.</item>
      <item>Financijska agencija</item>
    </izvorni_sadrzaj>
    <derivirana_varijabla naziv="DomainObject.Predmet.SudioniciListNaziv_1">
      <item>HIS PROJEKT, d.o.o.</item>
      <item>Financijska agencija</item>
    </derivirana_varijabla>
  </DomainObject.Predmet.SudioniciListNaziv>
  <DomainObject.Predmet.SudioniciListAdressOIB>
    <izvorni_sadrzaj>
      <item>HIS PROJEKT, d.o.o., OIB 79169181892, Hatzeova 41,10000 Zagreb</item>
      <item>Financijska agencija, OIB 85821130368, TRG SVIBANJSKIH ŽRTAVA 1995. 1,10000 Zagreb</item>
    </izvorni_sadrzaj>
    <derivirana_varijabla naziv="DomainObject.Predmet.SudioniciListAdressOIB_1">
      <item>HIS PROJEKT, d.o.o., OIB 79169181892, Hatzeova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79169181892</item>
      <item>, OIB 85821130368</item>
    </izvorni_sadrzaj>
    <derivirana_varijabla naziv="DomainObject.Predmet.SudioniciListNazivOIB_1">
      <item>, OIB 79169181892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